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337E0" w14:textId="77777777" w:rsidR="00EA65D4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WESTON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2E3477F" w14:textId="77777777" w:rsidR="00EA65D4" w:rsidRPr="00E0153A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Flintham</w:t>
      </w:r>
      <w:proofErr w:type="spellEnd"/>
      <w:r>
        <w:rPr>
          <w:rFonts w:ascii="Times New Roman" w:hAnsi="Times New Roman" w:cs="Times New Roman"/>
        </w:rPr>
        <w:t>, Nottinghamshire. Husbandman.</w:t>
      </w:r>
    </w:p>
    <w:p w14:paraId="643A92AD" w14:textId="77777777" w:rsidR="00EA65D4" w:rsidRPr="00305AD3" w:rsidRDefault="00EA65D4" w:rsidP="00EA65D4">
      <w:pPr>
        <w:rPr>
          <w:rFonts w:ascii="Times New Roman" w:hAnsi="Times New Roman" w:cs="Times New Roman"/>
        </w:rPr>
      </w:pPr>
    </w:p>
    <w:p w14:paraId="3619D1E4" w14:textId="77777777" w:rsidR="00EA65D4" w:rsidRDefault="00EA65D4" w:rsidP="00EA65D4">
      <w:pPr>
        <w:rPr>
          <w:rFonts w:ascii="Times New Roman" w:hAnsi="Times New Roman" w:cs="Times New Roman"/>
        </w:rPr>
      </w:pPr>
    </w:p>
    <w:p w14:paraId="1795D68C" w14:textId="77777777" w:rsidR="00EA65D4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FitzHugh</w:t>
      </w:r>
      <w:proofErr w:type="spellEnd"/>
      <w:r>
        <w:rPr>
          <w:rFonts w:ascii="Times New Roman" w:hAnsi="Times New Roman" w:cs="Times New Roman"/>
        </w:rPr>
        <w:t>, Dean of Lincoln(q.v.), and the Chapter, brought a plaint</w:t>
      </w:r>
    </w:p>
    <w:p w14:paraId="6A546D9B" w14:textId="77777777" w:rsidR="00EA65D4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 and William Staunton of Staunton(q.v.).</w:t>
      </w:r>
    </w:p>
    <w:p w14:paraId="43FDCEB7" w14:textId="77777777" w:rsidR="00EA65D4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AF02289" w14:textId="77777777" w:rsidR="00EA65D4" w:rsidRDefault="00EA65D4" w:rsidP="00EA65D4">
      <w:pPr>
        <w:rPr>
          <w:rFonts w:ascii="Times New Roman" w:hAnsi="Times New Roman" w:cs="Times New Roman"/>
        </w:rPr>
      </w:pPr>
    </w:p>
    <w:p w14:paraId="6969DCBA" w14:textId="77777777" w:rsidR="00EA65D4" w:rsidRDefault="00EA65D4" w:rsidP="00EA65D4">
      <w:pPr>
        <w:rPr>
          <w:rFonts w:ascii="Times New Roman" w:hAnsi="Times New Roman" w:cs="Times New Roman"/>
        </w:rPr>
      </w:pPr>
    </w:p>
    <w:p w14:paraId="1D45A842" w14:textId="77777777" w:rsidR="00EA65D4" w:rsidRDefault="00EA65D4" w:rsidP="00EA6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2018</w:t>
      </w:r>
    </w:p>
    <w:p w14:paraId="38EBC270" w14:textId="77777777" w:rsidR="006B2F86" w:rsidRPr="00E71FC3" w:rsidRDefault="00EA65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5DD35" w14:textId="77777777" w:rsidR="00EA65D4" w:rsidRDefault="00EA65D4" w:rsidP="00E71FC3">
      <w:r>
        <w:separator/>
      </w:r>
    </w:p>
  </w:endnote>
  <w:endnote w:type="continuationSeparator" w:id="0">
    <w:p w14:paraId="5F6A6D0A" w14:textId="77777777" w:rsidR="00EA65D4" w:rsidRDefault="00EA65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620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F12A3" w14:textId="77777777" w:rsidR="00EA65D4" w:rsidRDefault="00EA65D4" w:rsidP="00E71FC3">
      <w:r>
        <w:separator/>
      </w:r>
    </w:p>
  </w:footnote>
  <w:footnote w:type="continuationSeparator" w:id="0">
    <w:p w14:paraId="3CAC044E" w14:textId="77777777" w:rsidR="00EA65D4" w:rsidRDefault="00EA65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5D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65D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6249A"/>
  <w15:chartTrackingRefBased/>
  <w15:docId w15:val="{83219582-44EF-4B81-8CDA-2DA7B995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65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A6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2018-03-23T22:06:00Z</dcterms:created>
  <dcterms:modified xsi:type="dcterms:W3CDTF">2018-03-23T22:08:00Z</dcterms:modified>
</cp:coreProperties>
</file>